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D667D" w14:textId="77777777" w:rsidR="00196AEE" w:rsidRDefault="00196AEE" w:rsidP="00196AE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BOTELER</w:t>
      </w:r>
      <w:r>
        <w:rPr>
          <w:rFonts w:cs="Times New Roman"/>
          <w:szCs w:val="24"/>
        </w:rPr>
        <w:t xml:space="preserve">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4591A81F" w14:textId="77777777" w:rsidR="00196AEE" w:rsidRDefault="00196AEE" w:rsidP="00196AEE">
      <w:pPr>
        <w:pStyle w:val="NoSpacing"/>
        <w:jc w:val="both"/>
        <w:rPr>
          <w:rFonts w:cs="Times New Roman"/>
          <w:szCs w:val="24"/>
        </w:rPr>
      </w:pPr>
    </w:p>
    <w:p w14:paraId="7FEB7783" w14:textId="77777777" w:rsidR="00196AEE" w:rsidRDefault="00196AEE" w:rsidP="00196AEE">
      <w:pPr>
        <w:pStyle w:val="NoSpacing"/>
        <w:jc w:val="both"/>
        <w:rPr>
          <w:rFonts w:cs="Times New Roman"/>
          <w:szCs w:val="24"/>
        </w:rPr>
      </w:pPr>
    </w:p>
    <w:p w14:paraId="0754DD05" w14:textId="77777777" w:rsidR="00196AEE" w:rsidRDefault="00196AEE" w:rsidP="00196AE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1444</w:t>
      </w:r>
      <w:r>
        <w:rPr>
          <w:rFonts w:cs="Times New Roman"/>
          <w:szCs w:val="24"/>
        </w:rPr>
        <w:tab/>
        <w:t xml:space="preserve">He and Nicholas </w:t>
      </w:r>
      <w:proofErr w:type="spellStart"/>
      <w:r>
        <w:rPr>
          <w:rFonts w:cs="Times New Roman"/>
          <w:szCs w:val="24"/>
        </w:rPr>
        <w:t>Walpoll</w:t>
      </w:r>
      <w:proofErr w:type="spellEnd"/>
      <w:r>
        <w:rPr>
          <w:rFonts w:cs="Times New Roman"/>
          <w:szCs w:val="24"/>
        </w:rPr>
        <w:t xml:space="preserve"> of Bury </w:t>
      </w:r>
      <w:proofErr w:type="spellStart"/>
      <w:proofErr w:type="gramStart"/>
      <w:r>
        <w:rPr>
          <w:rFonts w:cs="Times New Roman"/>
          <w:szCs w:val="24"/>
        </w:rPr>
        <w:t>St.Edmunds</w:t>
      </w:r>
      <w:proofErr w:type="spellEnd"/>
      <w:proofErr w:type="gramEnd"/>
      <w:r>
        <w:rPr>
          <w:rFonts w:cs="Times New Roman"/>
          <w:szCs w:val="24"/>
        </w:rPr>
        <w:t>(q.v.), as the executors of John</w:t>
      </w:r>
    </w:p>
    <w:p w14:paraId="5DAFC92E" w14:textId="77777777" w:rsidR="00196AEE" w:rsidRDefault="00196AEE" w:rsidP="00196AE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Butlere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Fornham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proofErr w:type="gramStart"/>
      <w:r>
        <w:rPr>
          <w:rFonts w:cs="Times New Roman"/>
          <w:szCs w:val="24"/>
        </w:rPr>
        <w:t>St.Martin</w:t>
      </w:r>
      <w:proofErr w:type="spellEnd"/>
      <w:proofErr w:type="gramEnd"/>
      <w:r>
        <w:rPr>
          <w:rFonts w:cs="Times New Roman"/>
          <w:szCs w:val="24"/>
        </w:rPr>
        <w:t xml:space="preserve">, Suffolk(q.v.), made a plaint of debt against </w:t>
      </w:r>
    </w:p>
    <w:p w14:paraId="3BC5C4AD" w14:textId="77777777" w:rsidR="00196AEE" w:rsidRDefault="00196AEE" w:rsidP="00196AE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Thomas </w:t>
      </w:r>
      <w:proofErr w:type="spellStart"/>
      <w:r>
        <w:rPr>
          <w:rFonts w:cs="Times New Roman"/>
          <w:szCs w:val="24"/>
        </w:rPr>
        <w:t>Alderyche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Kettlebaston</w:t>
      </w:r>
      <w:proofErr w:type="spellEnd"/>
      <w:r>
        <w:rPr>
          <w:rFonts w:cs="Times New Roman"/>
          <w:szCs w:val="24"/>
        </w:rPr>
        <w:t>(q.v.) and 7 others.</w:t>
      </w:r>
    </w:p>
    <w:p w14:paraId="2D16E7F5" w14:textId="77777777" w:rsidR="00196AEE" w:rsidRDefault="00196AEE" w:rsidP="00196AE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770FD4">
          <w:rPr>
            <w:rStyle w:val="Hyperlink"/>
            <w:rFonts w:cs="Times New Roman"/>
            <w:szCs w:val="24"/>
          </w:rPr>
          <w:t>https://waalt.uh.edu/index.php/CP40/732</w:t>
        </w:r>
      </w:hyperlink>
      <w:r>
        <w:rPr>
          <w:rFonts w:cs="Times New Roman"/>
          <w:szCs w:val="24"/>
        </w:rPr>
        <w:t xml:space="preserve"> )</w:t>
      </w:r>
    </w:p>
    <w:p w14:paraId="62CD63F0" w14:textId="77777777" w:rsidR="00196AEE" w:rsidRDefault="00196AEE" w:rsidP="00196AEE">
      <w:pPr>
        <w:pStyle w:val="NoSpacing"/>
        <w:jc w:val="both"/>
        <w:rPr>
          <w:rFonts w:cs="Times New Roman"/>
          <w:szCs w:val="24"/>
        </w:rPr>
      </w:pPr>
    </w:p>
    <w:p w14:paraId="7C7FE864" w14:textId="77777777" w:rsidR="00196AEE" w:rsidRDefault="00196AEE" w:rsidP="00196AEE">
      <w:pPr>
        <w:pStyle w:val="NoSpacing"/>
        <w:jc w:val="both"/>
        <w:rPr>
          <w:rFonts w:cs="Times New Roman"/>
          <w:szCs w:val="24"/>
        </w:rPr>
      </w:pPr>
    </w:p>
    <w:p w14:paraId="52034E58" w14:textId="77777777" w:rsidR="00196AEE" w:rsidRDefault="00196AEE" w:rsidP="00196AE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27 September 2023</w:t>
      </w:r>
    </w:p>
    <w:p w14:paraId="044334D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BDDDF" w14:textId="77777777" w:rsidR="00196AEE" w:rsidRDefault="00196AEE" w:rsidP="009139A6">
      <w:r>
        <w:separator/>
      </w:r>
    </w:p>
  </w:endnote>
  <w:endnote w:type="continuationSeparator" w:id="0">
    <w:p w14:paraId="555C559C" w14:textId="77777777" w:rsidR="00196AEE" w:rsidRDefault="00196AE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9890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12B6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6889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FA4E7" w14:textId="77777777" w:rsidR="00196AEE" w:rsidRDefault="00196AEE" w:rsidP="009139A6">
      <w:r>
        <w:separator/>
      </w:r>
    </w:p>
  </w:footnote>
  <w:footnote w:type="continuationSeparator" w:id="0">
    <w:p w14:paraId="56352894" w14:textId="77777777" w:rsidR="00196AEE" w:rsidRDefault="00196AE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40D7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48DF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CF4B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AEE"/>
    <w:rsid w:val="000666E0"/>
    <w:rsid w:val="00196AEE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C1A386"/>
  <w15:chartTrackingRefBased/>
  <w15:docId w15:val="{A11C9744-36BC-4007-9FFB-4222826D4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96AE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3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2023-10-03T11:44:00Z</dcterms:created>
  <dcterms:modified xsi:type="dcterms:W3CDTF">2023-10-03T11:44:00Z</dcterms:modified>
</cp:coreProperties>
</file>